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371CB1">
        <w:rPr>
          <w:b/>
          <w:noProof/>
          <w:sz w:val="24"/>
        </w:rPr>
        <w:t>7</w:t>
      </w:r>
      <w:r w:rsidR="00717289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3E0FE5" w:rsidRPr="003E0FE5">
        <w:rPr>
          <w:b/>
          <w:noProof/>
          <w:sz w:val="24"/>
        </w:rPr>
        <w:t>RP-</w:t>
      </w:r>
      <w:r w:rsidR="00371CB1" w:rsidRPr="003E0FE5">
        <w:rPr>
          <w:b/>
          <w:noProof/>
          <w:sz w:val="24"/>
        </w:rPr>
        <w:t>17</w:t>
      </w:r>
      <w:r w:rsidR="00371CB1">
        <w:rPr>
          <w:b/>
          <w:noProof/>
          <w:sz w:val="24"/>
        </w:rPr>
        <w:t>1</w:t>
      </w:r>
      <w:r w:rsidR="00717289">
        <w:rPr>
          <w:b/>
          <w:noProof/>
          <w:sz w:val="24"/>
        </w:rPr>
        <w:t>814</w:t>
      </w:r>
    </w:p>
    <w:p w:rsidR="006A45BA" w:rsidRPr="006A45BA" w:rsidRDefault="0071728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371CB1" w:rsidRPr="00371C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 September</w:t>
      </w:r>
      <w:r w:rsidR="00371CB1" w:rsidRPr="00371C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371CB1" w:rsidRPr="00371CB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="00371CB1" w:rsidRPr="00371CB1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r w:rsidR="00371CB1" w:rsidRPr="006A45BA">
        <w:rPr>
          <w:rFonts w:eastAsia="바탕" w:cs="Arial"/>
          <w:sz w:val="18"/>
          <w:szCs w:val="18"/>
          <w:lang w:eastAsia="zh-CN"/>
        </w:rPr>
        <w:t>1</w:t>
      </w:r>
      <w:r w:rsidR="00371CB1">
        <w:rPr>
          <w:rFonts w:eastAsia="바탕" w:cs="Arial"/>
          <w:sz w:val="18"/>
          <w:szCs w:val="18"/>
          <w:lang w:eastAsia="zh-CN"/>
        </w:rPr>
        <w:t>7</w:t>
      </w:r>
      <w:r>
        <w:rPr>
          <w:rFonts w:eastAsia="바탕" w:cs="Arial"/>
          <w:sz w:val="18"/>
          <w:szCs w:val="18"/>
          <w:lang w:eastAsia="zh-CN"/>
        </w:rPr>
        <w:t>1034</w:t>
      </w:r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 xml:space="preserve">Work Item </w:t>
      </w:r>
      <w:bookmarkStart w:id="0" w:name="_GoBack"/>
      <w:bookmarkEnd w:id="0"/>
      <w:r w:rsidR="008A76FD" w:rsidRPr="00BC642A">
        <w:rPr>
          <w:rFonts w:ascii="Arial" w:hAnsi="Arial" w:cs="Arial"/>
          <w:sz w:val="36"/>
          <w:szCs w:val="36"/>
        </w:rPr>
        <w:t>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맑은 고딕"/>
          <w:bCs/>
        </w:rPr>
        <w:t>A</w:t>
      </w:r>
      <w:r w:rsidRPr="00A31520">
        <w:rPr>
          <w:rFonts w:eastAsia="맑은 고딕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D612C1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 xml:space="preserve">Study on NR </w:t>
            </w:r>
            <w:r w:rsidR="00D612C1">
              <w:rPr>
                <w:rFonts w:eastAsia="바탕"/>
                <w:lang w:eastAsia="zh-CN"/>
              </w:rPr>
              <w:t>P</w:t>
            </w:r>
            <w:r w:rsidR="00D612C1" w:rsidRPr="006C6442">
              <w:rPr>
                <w:rFonts w:eastAsia="바탕"/>
                <w:lang w:eastAsia="zh-CN"/>
              </w:rPr>
              <w:t xml:space="preserve">ositioning </w:t>
            </w:r>
            <w:r w:rsidR="00D612C1">
              <w:rPr>
                <w:rFonts w:eastAsia="바탕"/>
                <w:lang w:eastAsia="zh-CN"/>
              </w:rPr>
              <w:t>S</w:t>
            </w:r>
            <w:r w:rsidR="00371CB1">
              <w:rPr>
                <w:rFonts w:eastAsia="바탕"/>
                <w:lang w:eastAsia="zh-CN"/>
              </w:rPr>
              <w:t>upport</w:t>
            </w:r>
          </w:p>
        </w:tc>
        <w:tc>
          <w:tcPr>
            <w:tcW w:w="993" w:type="dxa"/>
          </w:tcPr>
          <w:p w:rsidR="004C634D" w:rsidRPr="00251D80" w:rsidRDefault="0064416F" w:rsidP="003D6A61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1</w:t>
            </w:r>
          </w:p>
        </w:tc>
        <w:tc>
          <w:tcPr>
            <w:tcW w:w="1074" w:type="dxa"/>
          </w:tcPr>
          <w:p w:rsidR="004C634D" w:rsidRPr="00FB33DB" w:rsidRDefault="0064416F" w:rsidP="003D6A61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2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71CB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 w:rsidRPr="00B22F50"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4B0134" w:rsidP="00890321">
            <w:pPr>
              <w:pStyle w:val="TAL"/>
            </w:pPr>
            <w:hyperlink r:id="rId14" w:history="1">
              <w:r w:rsidR="00784687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134" w:rsidRDefault="004B0134">
      <w:r>
        <w:separator/>
      </w:r>
    </w:p>
  </w:endnote>
  <w:endnote w:type="continuationSeparator" w:id="0">
    <w:p w:rsidR="004B0134" w:rsidRDefault="004B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134" w:rsidRDefault="004B0134">
      <w:r>
        <w:separator/>
      </w:r>
    </w:p>
  </w:footnote>
  <w:footnote w:type="continuationSeparator" w:id="0">
    <w:p w:rsidR="004B0134" w:rsidRDefault="004B0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C86"/>
    <w:rsid w:val="001C67DB"/>
    <w:rsid w:val="001C718D"/>
    <w:rsid w:val="001E268D"/>
    <w:rsid w:val="001E2E97"/>
    <w:rsid w:val="001E41F8"/>
    <w:rsid w:val="001F7EB4"/>
    <w:rsid w:val="002000C2"/>
    <w:rsid w:val="00202546"/>
    <w:rsid w:val="00205F25"/>
    <w:rsid w:val="00206AA7"/>
    <w:rsid w:val="00215A05"/>
    <w:rsid w:val="00221B1E"/>
    <w:rsid w:val="00221B2C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1CB1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D6A61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134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2A20"/>
    <w:rsid w:val="00502CD2"/>
    <w:rsid w:val="005111B7"/>
    <w:rsid w:val="00512389"/>
    <w:rsid w:val="00516FBB"/>
    <w:rsid w:val="0052201A"/>
    <w:rsid w:val="00524E77"/>
    <w:rsid w:val="0053328F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289"/>
    <w:rsid w:val="00717A65"/>
    <w:rsid w:val="00722267"/>
    <w:rsid w:val="0073289D"/>
    <w:rsid w:val="007329F0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B78D8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7A52"/>
    <w:rsid w:val="00AA0D6A"/>
    <w:rsid w:val="00AA3E2D"/>
    <w:rsid w:val="00AA67D3"/>
    <w:rsid w:val="00AB58BF"/>
    <w:rsid w:val="00AB6BE9"/>
    <w:rsid w:val="00AC34B0"/>
    <w:rsid w:val="00AD77C4"/>
    <w:rsid w:val="00AE25BF"/>
    <w:rsid w:val="00B03C01"/>
    <w:rsid w:val="00B078D6"/>
    <w:rsid w:val="00B1193B"/>
    <w:rsid w:val="00B1248D"/>
    <w:rsid w:val="00B14709"/>
    <w:rsid w:val="00B22F50"/>
    <w:rsid w:val="00B3015C"/>
    <w:rsid w:val="00B344D8"/>
    <w:rsid w:val="00B45094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220DA"/>
    <w:rsid w:val="00D239F3"/>
    <w:rsid w:val="00D2663F"/>
    <w:rsid w:val="00D31CC8"/>
    <w:rsid w:val="00D612C1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A6F39"/>
    <w:rsid w:val="00FB127E"/>
    <w:rsid w:val="00FB33DB"/>
    <w:rsid w:val="00FB5644"/>
    <w:rsid w:val="00FB7234"/>
    <w:rsid w:val="00FC0804"/>
    <w:rsid w:val="00FC3B6D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FDFB3-3AF6-4A18-A835-C1A783D4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11117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Han, Seunghee</cp:lastModifiedBy>
  <cp:revision>3</cp:revision>
  <cp:lastPrinted>2000-02-29T16:31:00Z</cp:lastPrinted>
  <dcterms:created xsi:type="dcterms:W3CDTF">2017-09-03T10:24:00Z</dcterms:created>
  <dcterms:modified xsi:type="dcterms:W3CDTF">2017-09-04T20:37:00Z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